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3333B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30E3333E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3333C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3333D" w14:textId="66D7D940" w:rsidR="00C44B8B" w:rsidRPr="0052681C" w:rsidRDefault="00817659" w:rsidP="00714C3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17659">
              <w:rPr>
                <w:b/>
                <w:sz w:val="26"/>
                <w:szCs w:val="26"/>
              </w:rPr>
              <w:t>202A</w:t>
            </w:r>
          </w:p>
        </w:tc>
      </w:tr>
      <w:tr w:rsidR="00C44B8B" w:rsidRPr="0052681C" w14:paraId="30E33341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3333F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33340" w14:textId="1A3E0910" w:rsidR="00C44B8B" w:rsidRPr="000C6E43" w:rsidRDefault="003C1A9B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2360746</w:t>
            </w:r>
          </w:p>
        </w:tc>
      </w:tr>
    </w:tbl>
    <w:p w14:paraId="30E33342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0E33343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30E33344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0E33345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30E33346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30E33347" w14:textId="77777777" w:rsidR="00C44B8B" w:rsidRPr="0052681C" w:rsidRDefault="00C44B8B" w:rsidP="00C44B8B"/>
    <w:p w14:paraId="30E33348" w14:textId="77777777" w:rsidR="00C44B8B" w:rsidRPr="0052681C" w:rsidRDefault="00C44B8B" w:rsidP="00C44B8B"/>
    <w:p w14:paraId="30E33349" w14:textId="77777777" w:rsidR="00C44B8B" w:rsidRPr="0052681C" w:rsidRDefault="00C44B8B" w:rsidP="00C44B8B"/>
    <w:p w14:paraId="30E3334A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30E3334B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30E3334C" w14:textId="1F7F0C23" w:rsidR="00612811" w:rsidRPr="007807FE" w:rsidRDefault="009835A2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B34F62" w:rsidRPr="00B34F62">
        <w:rPr>
          <w:b/>
          <w:sz w:val="26"/>
          <w:szCs w:val="26"/>
        </w:rPr>
        <w:t xml:space="preserve">Зажим соединительный </w:t>
      </w:r>
      <w:r w:rsidR="003C1A9B" w:rsidRPr="003C1A9B">
        <w:rPr>
          <w:b/>
          <w:sz w:val="26"/>
          <w:szCs w:val="26"/>
        </w:rPr>
        <w:t>СС-15,2-14-АС-ТРИАС</w:t>
      </w:r>
      <w:r>
        <w:rPr>
          <w:b/>
          <w:sz w:val="26"/>
          <w:szCs w:val="26"/>
        </w:rPr>
        <w:t>)</w:t>
      </w:r>
      <w:r w:rsidR="003C1A9B">
        <w:rPr>
          <w:b/>
          <w:sz w:val="26"/>
          <w:szCs w:val="26"/>
        </w:rPr>
        <w:t xml:space="preserve"> или эквивалент</w:t>
      </w:r>
      <w:r w:rsidR="009C0389" w:rsidRPr="007807FE">
        <w:rPr>
          <w:b/>
          <w:sz w:val="26"/>
          <w:szCs w:val="26"/>
        </w:rPr>
        <w:t>.</w:t>
      </w:r>
      <w:r w:rsidR="00232E4A" w:rsidRPr="007807FE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>Лот №</w:t>
      </w:r>
      <w:r w:rsidR="00AA670B" w:rsidRPr="007807FE">
        <w:rPr>
          <w:b/>
          <w:sz w:val="26"/>
          <w:szCs w:val="26"/>
        </w:rPr>
        <w:t xml:space="preserve"> </w:t>
      </w:r>
      <w:r w:rsidR="00AA670B" w:rsidRPr="00937D00">
        <w:rPr>
          <w:b/>
          <w:sz w:val="26"/>
          <w:szCs w:val="26"/>
          <w:u w:val="single"/>
        </w:rPr>
        <w:t>202</w:t>
      </w:r>
      <w:r w:rsidR="00AA670B" w:rsidRPr="00937D00">
        <w:rPr>
          <w:b/>
          <w:sz w:val="26"/>
          <w:szCs w:val="26"/>
          <w:u w:val="single"/>
          <w:lang w:val="en-US"/>
        </w:rPr>
        <w:t>A</w:t>
      </w:r>
    </w:p>
    <w:p w14:paraId="30E3334D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0E3334E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CF603F3" w14:textId="77777777" w:rsidR="00506DF4" w:rsidRPr="00CB3355" w:rsidRDefault="00506DF4" w:rsidP="00506DF4">
      <w:pPr>
        <w:tabs>
          <w:tab w:val="left" w:pos="1134"/>
        </w:tabs>
        <w:ind w:firstLine="0"/>
        <w:rPr>
          <w:sz w:val="24"/>
          <w:szCs w:val="24"/>
        </w:rPr>
      </w:pPr>
      <w:r w:rsidRPr="00CB3355">
        <w:rPr>
          <w:sz w:val="24"/>
          <w:szCs w:val="24"/>
        </w:rPr>
        <w:t>Технические требования, характеристики линейной арматуры и гасителей вибрации должны соответствовать параметрам ТУ 3449-001-52819896-2010 «Арматура линейная».</w:t>
      </w:r>
    </w:p>
    <w:p w14:paraId="15026143" w14:textId="77777777" w:rsidR="00506DF4" w:rsidRPr="00D25ECD" w:rsidRDefault="00506DF4" w:rsidP="00506DF4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75A14F8" w14:textId="77777777" w:rsidR="00506DF4" w:rsidRPr="00D25ECD" w:rsidRDefault="00506DF4" w:rsidP="00506DF4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D25ECD">
        <w:rPr>
          <w:noProof/>
        </w:rPr>
        <w:drawing>
          <wp:inline distT="0" distB="0" distL="0" distR="0" wp14:anchorId="4DE7213F" wp14:editId="36F34C26">
            <wp:extent cx="6692265" cy="1935480"/>
            <wp:effectExtent l="0" t="0" r="0" b="0"/>
            <wp:docPr id="2" name="Рисунок 2" descr="Зажимы соединительные спиральные типа CC-DПР-01, CC-DПР-11, CC-DПР ..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Зажимы соединительные спиральные типа CC-DПР-01, CC-DПР-11, CC-DПР ..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2265" cy="193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E32876" w14:textId="77777777" w:rsidR="00506DF4" w:rsidRPr="00D25ECD" w:rsidRDefault="00506DF4" w:rsidP="00506DF4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tbl>
      <w:tblPr>
        <w:tblW w:w="10774" w:type="dxa"/>
        <w:tblInd w:w="-34" w:type="dxa"/>
        <w:tblLook w:val="04A0" w:firstRow="1" w:lastRow="0" w:firstColumn="1" w:lastColumn="0" w:noHBand="0" w:noVBand="1"/>
      </w:tblPr>
      <w:tblGrid>
        <w:gridCol w:w="1788"/>
        <w:gridCol w:w="1465"/>
        <w:gridCol w:w="1815"/>
        <w:gridCol w:w="929"/>
        <w:gridCol w:w="1728"/>
        <w:gridCol w:w="1332"/>
        <w:gridCol w:w="1717"/>
      </w:tblGrid>
      <w:tr w:rsidR="00506DF4" w:rsidRPr="00D25ECD" w14:paraId="525CA71F" w14:textId="77777777" w:rsidTr="007C67AF">
        <w:trPr>
          <w:trHeight w:val="90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9423D1" w14:textId="77777777" w:rsidR="00506DF4" w:rsidRPr="00D25ECD" w:rsidRDefault="00506DF4" w:rsidP="007C67AF">
            <w:pPr>
              <w:ind w:firstLine="0"/>
              <w:jc w:val="center"/>
              <w:rPr>
                <w:sz w:val="22"/>
                <w:szCs w:val="22"/>
              </w:rPr>
            </w:pPr>
            <w:r w:rsidRPr="00D25ECD">
              <w:rPr>
                <w:sz w:val="22"/>
                <w:szCs w:val="22"/>
              </w:rPr>
              <w:t>Марка зажима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2EC09A" w14:textId="77777777" w:rsidR="00506DF4" w:rsidRPr="00D25ECD" w:rsidRDefault="00506DF4" w:rsidP="007C67AF">
            <w:pPr>
              <w:ind w:firstLine="0"/>
              <w:jc w:val="center"/>
              <w:rPr>
                <w:sz w:val="22"/>
                <w:szCs w:val="22"/>
              </w:rPr>
            </w:pPr>
            <w:r w:rsidRPr="00D25ECD">
              <w:rPr>
                <w:sz w:val="22"/>
                <w:szCs w:val="22"/>
              </w:rPr>
              <w:t>Провода марок АС, АСКП, АСКС, АСК ПО ГОСТ 839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9F85D9" w14:textId="77777777" w:rsidR="00506DF4" w:rsidRPr="00D25ECD" w:rsidRDefault="00506DF4" w:rsidP="007C67AF">
            <w:pPr>
              <w:ind w:firstLine="0"/>
              <w:jc w:val="center"/>
              <w:rPr>
                <w:sz w:val="22"/>
                <w:szCs w:val="22"/>
              </w:rPr>
            </w:pPr>
            <w:r w:rsidRPr="00D25ECD">
              <w:rPr>
                <w:sz w:val="22"/>
                <w:szCs w:val="22"/>
              </w:rPr>
              <w:t>L, мм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DEAEA0" w14:textId="77777777" w:rsidR="00506DF4" w:rsidRPr="00D25ECD" w:rsidRDefault="00506DF4" w:rsidP="007C67AF">
            <w:pPr>
              <w:ind w:firstLine="0"/>
              <w:jc w:val="center"/>
              <w:rPr>
                <w:sz w:val="22"/>
                <w:szCs w:val="22"/>
              </w:rPr>
            </w:pPr>
            <w:r w:rsidRPr="00D25ECD">
              <w:rPr>
                <w:sz w:val="22"/>
                <w:szCs w:val="22"/>
              </w:rPr>
              <w:t>Прочность заделки провода, кН,не менее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DECF8" w14:textId="77777777" w:rsidR="00506DF4" w:rsidRPr="00D25ECD" w:rsidRDefault="00506DF4" w:rsidP="007C67AF">
            <w:pPr>
              <w:ind w:firstLine="0"/>
              <w:jc w:val="center"/>
              <w:rPr>
                <w:sz w:val="22"/>
                <w:szCs w:val="22"/>
              </w:rPr>
            </w:pPr>
            <w:r w:rsidRPr="00D25ECD">
              <w:rPr>
                <w:sz w:val="22"/>
                <w:szCs w:val="22"/>
              </w:rPr>
              <w:t>Масса зажима, кг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D8AC73" w14:textId="77777777" w:rsidR="00506DF4" w:rsidRPr="00D25ECD" w:rsidRDefault="00506DF4" w:rsidP="007C67AF">
            <w:pPr>
              <w:ind w:firstLine="0"/>
              <w:jc w:val="center"/>
              <w:rPr>
                <w:sz w:val="22"/>
                <w:szCs w:val="22"/>
              </w:rPr>
            </w:pPr>
            <w:r w:rsidRPr="00D25ECD">
              <w:rPr>
                <w:bCs/>
                <w:sz w:val="22"/>
                <w:szCs w:val="22"/>
              </w:rPr>
              <w:t>Существующий аналог</w:t>
            </w:r>
          </w:p>
        </w:tc>
      </w:tr>
      <w:tr w:rsidR="00506DF4" w:rsidRPr="00D25ECD" w14:paraId="673348D7" w14:textId="77777777" w:rsidTr="007C67AF">
        <w:trPr>
          <w:trHeight w:val="66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8426F4" w14:textId="77777777" w:rsidR="00506DF4" w:rsidRPr="00D25ECD" w:rsidRDefault="00506DF4" w:rsidP="007C67AF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D73E8D" w14:textId="77777777" w:rsidR="00506DF4" w:rsidRPr="00D25ECD" w:rsidRDefault="00506DF4" w:rsidP="007C67AF">
            <w:pPr>
              <w:ind w:firstLine="0"/>
              <w:jc w:val="center"/>
              <w:rPr>
                <w:sz w:val="22"/>
                <w:szCs w:val="22"/>
              </w:rPr>
            </w:pPr>
            <w:r w:rsidRPr="00D25ECD">
              <w:rPr>
                <w:sz w:val="22"/>
                <w:szCs w:val="22"/>
              </w:rPr>
              <w:t>Сечение, мм</w:t>
            </w:r>
            <w:r w:rsidRPr="00D25ECD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876DE1" w14:textId="77777777" w:rsidR="00506DF4" w:rsidRPr="00D25ECD" w:rsidRDefault="00506DF4" w:rsidP="007C67AF">
            <w:pPr>
              <w:ind w:firstLine="0"/>
              <w:jc w:val="center"/>
              <w:rPr>
                <w:sz w:val="22"/>
                <w:szCs w:val="22"/>
              </w:rPr>
            </w:pPr>
            <w:r w:rsidRPr="00D25ECD">
              <w:rPr>
                <w:sz w:val="22"/>
                <w:szCs w:val="22"/>
              </w:rPr>
              <w:t>Диаметр, D</w:t>
            </w:r>
            <w:r w:rsidRPr="00D25ECD">
              <w:rPr>
                <w:sz w:val="22"/>
                <w:szCs w:val="22"/>
                <w:vertAlign w:val="subscript"/>
              </w:rPr>
              <w:t>пр</w:t>
            </w:r>
            <w:r w:rsidRPr="00D25ECD">
              <w:rPr>
                <w:sz w:val="22"/>
                <w:szCs w:val="22"/>
              </w:rPr>
              <w:t>, мм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8F3597" w14:textId="77777777" w:rsidR="00506DF4" w:rsidRPr="00D25ECD" w:rsidRDefault="00506DF4" w:rsidP="007C67AF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07CE6D" w14:textId="77777777" w:rsidR="00506DF4" w:rsidRPr="00D25ECD" w:rsidRDefault="00506DF4" w:rsidP="007C67AF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870D00" w14:textId="77777777" w:rsidR="00506DF4" w:rsidRPr="00D25ECD" w:rsidRDefault="00506DF4" w:rsidP="007C67AF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00ABE4B" w14:textId="77777777" w:rsidR="00506DF4" w:rsidRPr="00D25ECD" w:rsidRDefault="00506DF4" w:rsidP="007C67AF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06DF4" w:rsidRPr="00D25ECD" w14:paraId="1B6245EF" w14:textId="77777777" w:rsidTr="007C67AF">
        <w:trPr>
          <w:trHeight w:val="600"/>
        </w:trPr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7E5B37" w14:textId="39AABCA3" w:rsidR="00506DF4" w:rsidRPr="00D25ECD" w:rsidRDefault="00506DF4" w:rsidP="007C67AF">
            <w:pPr>
              <w:ind w:firstLine="0"/>
              <w:jc w:val="center"/>
              <w:rPr>
                <w:sz w:val="22"/>
                <w:szCs w:val="22"/>
              </w:rPr>
            </w:pPr>
            <w:r w:rsidRPr="00D25ECD">
              <w:rPr>
                <w:sz w:val="22"/>
                <w:szCs w:val="22"/>
              </w:rPr>
              <w:t>СС-15,2</w:t>
            </w:r>
            <w:r>
              <w:rPr>
                <w:sz w:val="22"/>
                <w:szCs w:val="22"/>
              </w:rPr>
              <w:t>-</w:t>
            </w:r>
            <w:r w:rsidR="003F0DBF">
              <w:rPr>
                <w:sz w:val="22"/>
                <w:szCs w:val="22"/>
              </w:rPr>
              <w:t>14-АС-ТРИАС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7E112A" w14:textId="77777777" w:rsidR="00506DF4" w:rsidRPr="00D25ECD" w:rsidRDefault="00506DF4" w:rsidP="007C67AF">
            <w:pPr>
              <w:ind w:firstLine="0"/>
              <w:jc w:val="center"/>
              <w:rPr>
                <w:sz w:val="22"/>
                <w:szCs w:val="22"/>
              </w:rPr>
            </w:pPr>
            <w:r w:rsidRPr="00D25ECD">
              <w:rPr>
                <w:sz w:val="22"/>
                <w:szCs w:val="22"/>
              </w:rPr>
              <w:t>120/19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655D56" w14:textId="77777777" w:rsidR="00506DF4" w:rsidRPr="00D25ECD" w:rsidRDefault="00506DF4" w:rsidP="007C67AF">
            <w:pPr>
              <w:ind w:firstLine="0"/>
              <w:jc w:val="center"/>
              <w:rPr>
                <w:sz w:val="22"/>
                <w:szCs w:val="22"/>
              </w:rPr>
            </w:pPr>
            <w:r w:rsidRPr="00D25ECD">
              <w:rPr>
                <w:sz w:val="22"/>
                <w:szCs w:val="22"/>
              </w:rPr>
              <w:t>15,2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BA875B" w14:textId="77777777" w:rsidR="00506DF4" w:rsidRPr="00D25ECD" w:rsidRDefault="00506DF4" w:rsidP="007C67AF">
            <w:pPr>
              <w:ind w:firstLine="0"/>
              <w:jc w:val="center"/>
              <w:rPr>
                <w:sz w:val="22"/>
                <w:szCs w:val="22"/>
              </w:rPr>
            </w:pPr>
            <w:r w:rsidRPr="00D25ECD">
              <w:rPr>
                <w:sz w:val="22"/>
                <w:szCs w:val="22"/>
              </w:rPr>
              <w:t>1800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E78319" w14:textId="77777777" w:rsidR="00506DF4" w:rsidRPr="00D25ECD" w:rsidRDefault="00506DF4" w:rsidP="007C67AF">
            <w:pPr>
              <w:ind w:firstLine="0"/>
              <w:jc w:val="center"/>
              <w:rPr>
                <w:sz w:val="22"/>
                <w:szCs w:val="22"/>
              </w:rPr>
            </w:pPr>
            <w:r w:rsidRPr="00D25ECD">
              <w:rPr>
                <w:sz w:val="22"/>
                <w:szCs w:val="22"/>
              </w:rPr>
              <w:t>37,4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B9D5C80" w14:textId="77777777" w:rsidR="00506DF4" w:rsidRPr="00D25ECD" w:rsidRDefault="00506DF4" w:rsidP="007C67AF">
            <w:pPr>
              <w:ind w:firstLine="0"/>
              <w:jc w:val="center"/>
              <w:rPr>
                <w:sz w:val="22"/>
                <w:szCs w:val="22"/>
              </w:rPr>
            </w:pPr>
            <w:r w:rsidRPr="00D25ECD">
              <w:rPr>
                <w:sz w:val="22"/>
                <w:szCs w:val="22"/>
              </w:rPr>
              <w:t>2,4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F2959B" w14:textId="77777777" w:rsidR="00506DF4" w:rsidRPr="00D25ECD" w:rsidRDefault="00506DF4" w:rsidP="007C67AF">
            <w:pPr>
              <w:ind w:firstLine="0"/>
              <w:jc w:val="center"/>
              <w:rPr>
                <w:sz w:val="22"/>
                <w:szCs w:val="22"/>
              </w:rPr>
            </w:pPr>
            <w:r w:rsidRPr="00D25ECD">
              <w:rPr>
                <w:sz w:val="22"/>
                <w:szCs w:val="22"/>
              </w:rPr>
              <w:t>СОАС-120-3</w:t>
            </w:r>
          </w:p>
        </w:tc>
      </w:tr>
    </w:tbl>
    <w:p w14:paraId="2421A782" w14:textId="77777777" w:rsidR="00506DF4" w:rsidRPr="00D25ECD" w:rsidRDefault="00506DF4" w:rsidP="00506DF4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3A23FD38" w14:textId="77777777" w:rsidR="00506DF4" w:rsidRPr="00D25ECD" w:rsidRDefault="00506DF4" w:rsidP="00506DF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25ECD">
        <w:rPr>
          <w:b/>
          <w:bCs/>
          <w:sz w:val="26"/>
          <w:szCs w:val="26"/>
        </w:rPr>
        <w:t xml:space="preserve">Общие требования. </w:t>
      </w:r>
    </w:p>
    <w:p w14:paraId="11B622C4" w14:textId="77777777" w:rsidR="00506DF4" w:rsidRPr="00D25ECD" w:rsidRDefault="00506DF4" w:rsidP="00506DF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D25ECD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14:paraId="13606F61" w14:textId="77777777" w:rsidR="00506DF4" w:rsidRPr="00D25ECD" w:rsidRDefault="00506DF4" w:rsidP="00506DF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25ECD">
        <w:rPr>
          <w:sz w:val="24"/>
          <w:szCs w:val="24"/>
        </w:rPr>
        <w:t>продукция должна быть новой, ранее не использованной;</w:t>
      </w:r>
    </w:p>
    <w:p w14:paraId="759D9C39" w14:textId="77777777" w:rsidR="00506DF4" w:rsidRPr="00D25ECD" w:rsidRDefault="00506DF4" w:rsidP="00506DF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25ECD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A7F3B8E" w14:textId="77777777" w:rsidR="00506DF4" w:rsidRPr="00D25ECD" w:rsidRDefault="00506DF4" w:rsidP="00506DF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25ECD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E1C9260" w14:textId="77777777" w:rsidR="00506DF4" w:rsidRPr="00D25ECD" w:rsidRDefault="00506DF4" w:rsidP="00506DF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25ECD">
        <w:rPr>
          <w:sz w:val="24"/>
          <w:szCs w:val="24"/>
        </w:rPr>
        <w:lastRenderedPageBreak/>
        <w:t>запасные части, впервые поставляемые заводом - изготовителем для нужд ПАО «</w:t>
      </w:r>
      <w:r>
        <w:rPr>
          <w:sz w:val="24"/>
          <w:szCs w:val="24"/>
        </w:rPr>
        <w:t>Россети Центр</w:t>
      </w:r>
      <w:r w:rsidRPr="00D25ECD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92833E8" w14:textId="77777777" w:rsidR="00506DF4" w:rsidRPr="00D25ECD" w:rsidRDefault="00506DF4" w:rsidP="00506DF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25ECD">
        <w:rPr>
          <w:sz w:val="24"/>
          <w:szCs w:val="24"/>
        </w:rPr>
        <w:t>запасные части, не использовавшиеся ранее на энергообъектах ПАО «</w:t>
      </w:r>
      <w:r>
        <w:rPr>
          <w:sz w:val="24"/>
          <w:szCs w:val="24"/>
        </w:rPr>
        <w:t>Россети Центр</w:t>
      </w:r>
      <w:r w:rsidRPr="00D25ECD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65C2C9D" w14:textId="77777777" w:rsidR="00506DF4" w:rsidRPr="00D25ECD" w:rsidRDefault="00506DF4" w:rsidP="00506DF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25ECD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59285B00" w14:textId="77777777" w:rsidR="00506DF4" w:rsidRPr="00D25ECD" w:rsidRDefault="00506DF4" w:rsidP="00506DF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25ECD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7C37F247" w14:textId="77777777" w:rsidR="00506DF4" w:rsidRPr="00D25ECD" w:rsidRDefault="00506DF4" w:rsidP="00506DF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25EC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14:paraId="0956817C" w14:textId="77777777" w:rsidR="00506DF4" w:rsidRPr="00D25ECD" w:rsidRDefault="00506DF4" w:rsidP="00506DF4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D25EC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56B236E8" w14:textId="77777777" w:rsidR="00506DF4" w:rsidRPr="004224E6" w:rsidRDefault="00506DF4" w:rsidP="00506DF4">
      <w:pPr>
        <w:pStyle w:val="ad"/>
        <w:numPr>
          <w:ilvl w:val="1"/>
          <w:numId w:val="12"/>
        </w:numPr>
        <w:spacing w:line="276" w:lineRule="auto"/>
        <w:ind w:left="0" w:firstLine="851"/>
        <w:rPr>
          <w:bCs/>
          <w:sz w:val="24"/>
          <w:szCs w:val="24"/>
        </w:rPr>
      </w:pPr>
      <w:r w:rsidRPr="004224E6">
        <w:rPr>
          <w:sz w:val="24"/>
          <w:szCs w:val="24"/>
        </w:rPr>
        <w:t xml:space="preserve">Победитель закупки </w:t>
      </w:r>
      <w:r w:rsidRPr="004224E6">
        <w:rPr>
          <w:bCs/>
          <w:sz w:val="24"/>
          <w:szCs w:val="24"/>
        </w:rPr>
        <w:t xml:space="preserve">на право заключения договора </w:t>
      </w:r>
      <w:r>
        <w:rPr>
          <w:sz w:val="24"/>
          <w:szCs w:val="24"/>
        </w:rPr>
        <w:t>на поставку заявленной номенклатуры</w:t>
      </w:r>
      <w:r w:rsidRPr="004224E6">
        <w:rPr>
          <w:bCs/>
          <w:sz w:val="24"/>
          <w:szCs w:val="24"/>
        </w:rPr>
        <w:t xml:space="preserve"> для нужд ПАО «Россети Центр» обязан предоставить </w:t>
      </w:r>
      <w:r w:rsidRPr="004224E6">
        <w:rPr>
          <w:sz w:val="24"/>
          <w:szCs w:val="24"/>
        </w:rPr>
        <w:t xml:space="preserve">при поставке товара </w:t>
      </w:r>
      <w:r w:rsidRPr="004224E6">
        <w:rPr>
          <w:bCs/>
          <w:sz w:val="24"/>
          <w:szCs w:val="24"/>
        </w:rPr>
        <w:t>документацию (технические условия, руководство по эксплуатации и т.п.) на конкретный вид продукции</w:t>
      </w:r>
      <w:r w:rsidRPr="004224E6">
        <w:rPr>
          <w:sz w:val="24"/>
          <w:szCs w:val="24"/>
        </w:rPr>
        <w:t>, заверенную производителем</w:t>
      </w:r>
      <w:r w:rsidRPr="004224E6">
        <w:rPr>
          <w:bCs/>
          <w:sz w:val="24"/>
          <w:szCs w:val="24"/>
        </w:rPr>
        <w:t xml:space="preserve">. Данные документы должны подтверждать технические характеристики, заявленные поставщиком продукции в техническом предложении. </w:t>
      </w:r>
    </w:p>
    <w:p w14:paraId="0DF1395A" w14:textId="77777777" w:rsidR="00506DF4" w:rsidRPr="00D25ECD" w:rsidRDefault="00506DF4" w:rsidP="00506DF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25ECD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14:paraId="7A31E7B7" w14:textId="77777777" w:rsidR="00506DF4" w:rsidRPr="00D25ECD" w:rsidRDefault="00506DF4" w:rsidP="00506DF4">
      <w:pPr>
        <w:numPr>
          <w:ilvl w:val="0"/>
          <w:numId w:val="6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76" w:lineRule="auto"/>
        <w:ind w:left="0" w:firstLine="630"/>
        <w:rPr>
          <w:sz w:val="24"/>
          <w:szCs w:val="24"/>
        </w:rPr>
      </w:pPr>
      <w:r w:rsidRPr="00D25ECD">
        <w:rPr>
          <w:sz w:val="24"/>
          <w:szCs w:val="24"/>
        </w:rPr>
        <w:t>ТУ 3449-031-27560230-06 «Зажимы соединительные спиральные типа CC-Dпр-01, CC-Dпр-11, CC-Dпр-21, CC-Dпр-31 для проводов и тросов ВЛ»;</w:t>
      </w:r>
    </w:p>
    <w:p w14:paraId="67935642" w14:textId="77777777" w:rsidR="00506DF4" w:rsidRPr="00D25ECD" w:rsidRDefault="00506DF4" w:rsidP="00506DF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D25ECD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1A6108B5" w14:textId="77777777" w:rsidR="00506DF4" w:rsidRPr="00D25ECD" w:rsidRDefault="00506DF4" w:rsidP="00506DF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D25ECD">
        <w:rPr>
          <w:sz w:val="24"/>
          <w:szCs w:val="24"/>
        </w:rPr>
        <w:t>2.4. Упаковка, транспортирование, условия и сроки хранения.</w:t>
      </w:r>
    </w:p>
    <w:p w14:paraId="1797BC5B" w14:textId="77777777" w:rsidR="00506DF4" w:rsidRPr="00D25ECD" w:rsidRDefault="00506DF4" w:rsidP="00506DF4">
      <w:pPr>
        <w:spacing w:line="276" w:lineRule="auto"/>
        <w:ind w:firstLine="709"/>
        <w:rPr>
          <w:sz w:val="24"/>
          <w:szCs w:val="24"/>
        </w:rPr>
      </w:pPr>
      <w:r w:rsidRPr="00D25ECD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321B62B" w14:textId="77777777" w:rsidR="00506DF4" w:rsidRPr="00D25ECD" w:rsidRDefault="00506DF4" w:rsidP="00506DF4">
      <w:pPr>
        <w:spacing w:line="276" w:lineRule="auto"/>
        <w:ind w:firstLine="709"/>
        <w:rPr>
          <w:sz w:val="24"/>
          <w:szCs w:val="24"/>
        </w:rPr>
      </w:pPr>
      <w:r w:rsidRPr="00D25ECD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2F56518F" w14:textId="77777777" w:rsidR="00506DF4" w:rsidRPr="00D25ECD" w:rsidRDefault="00506DF4" w:rsidP="00506D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25ECD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D83AECC" w14:textId="77777777" w:rsidR="00506DF4" w:rsidRPr="00D25ECD" w:rsidRDefault="00506DF4" w:rsidP="00506D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25ECD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FD58566" w14:textId="77777777" w:rsidR="00506DF4" w:rsidRPr="00D25ECD" w:rsidRDefault="00506DF4" w:rsidP="00506DF4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D25ECD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1D6B8A3A" w14:textId="77777777" w:rsidR="00506DF4" w:rsidRPr="00D25ECD" w:rsidRDefault="00506DF4" w:rsidP="00506D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25ECD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41A28353" w14:textId="77777777" w:rsidR="00506DF4" w:rsidRPr="00D25ECD" w:rsidRDefault="00506DF4" w:rsidP="00506D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25ECD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1294E018" w14:textId="77777777" w:rsidR="00506DF4" w:rsidRPr="00D25ECD" w:rsidRDefault="00506DF4" w:rsidP="00506D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465C37F" w14:textId="77777777" w:rsidR="00506DF4" w:rsidRPr="00D25ECD" w:rsidRDefault="00506DF4" w:rsidP="00506DF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25ECD">
        <w:rPr>
          <w:b/>
          <w:bCs/>
          <w:sz w:val="26"/>
          <w:szCs w:val="26"/>
        </w:rPr>
        <w:t>Гарантийные обязательства.</w:t>
      </w:r>
    </w:p>
    <w:p w14:paraId="7F09C39D" w14:textId="77777777" w:rsidR="00506DF4" w:rsidRPr="00D25ECD" w:rsidRDefault="00506DF4" w:rsidP="00506DF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25ECD">
        <w:rPr>
          <w:sz w:val="24"/>
          <w:szCs w:val="24"/>
        </w:rPr>
        <w:t>Гарантия на поставляемую продукцию должна рас</w:t>
      </w:r>
      <w:r>
        <w:rPr>
          <w:sz w:val="24"/>
          <w:szCs w:val="24"/>
        </w:rPr>
        <w:t>пространяться не менее чем на 60</w:t>
      </w:r>
      <w:r w:rsidRPr="00D25ECD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D25ECD">
        <w:rPr>
          <w:szCs w:val="24"/>
        </w:rPr>
        <w:t>л</w:t>
      </w:r>
      <w:r w:rsidRPr="00D25ECD">
        <w:rPr>
          <w:sz w:val="24"/>
          <w:szCs w:val="24"/>
        </w:rPr>
        <w:t>инейн</w:t>
      </w:r>
      <w:r w:rsidRPr="00D25ECD">
        <w:rPr>
          <w:szCs w:val="24"/>
        </w:rPr>
        <w:t xml:space="preserve">ой </w:t>
      </w:r>
      <w:r w:rsidRPr="00D25ECD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4A24E34" w14:textId="77777777" w:rsidR="00506DF4" w:rsidRPr="00D25ECD" w:rsidRDefault="00506DF4" w:rsidP="00506DF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19EF795" w14:textId="77777777" w:rsidR="00506DF4" w:rsidRPr="00D25ECD" w:rsidRDefault="00506DF4" w:rsidP="00506DF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25ECD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A8CEF09" w14:textId="77777777" w:rsidR="00506DF4" w:rsidRPr="00D25ECD" w:rsidRDefault="00506DF4" w:rsidP="00506DF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25ECD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BBB194A" w14:textId="77777777" w:rsidR="00506DF4" w:rsidRPr="00D25ECD" w:rsidRDefault="00506DF4" w:rsidP="00506DF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3C610BE" w14:textId="77777777" w:rsidR="00506DF4" w:rsidRPr="00D25ECD" w:rsidRDefault="00506DF4" w:rsidP="00506DF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25ECD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07CE904" w14:textId="77777777" w:rsidR="00506DF4" w:rsidRPr="00D25ECD" w:rsidRDefault="00506DF4" w:rsidP="00506D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25ECD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3042DCC" w14:textId="77777777" w:rsidR="00506DF4" w:rsidRPr="00D25ECD" w:rsidRDefault="00506DF4" w:rsidP="00506D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25ECD">
        <w:rPr>
          <w:szCs w:val="24"/>
        </w:rPr>
        <w:t>- паспорт по нормативной документации, утвержденной в установленном порядке;</w:t>
      </w:r>
    </w:p>
    <w:p w14:paraId="425DC1CD" w14:textId="77777777" w:rsidR="00506DF4" w:rsidRPr="00D25ECD" w:rsidRDefault="00506DF4" w:rsidP="00506D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25ECD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1E0B562" w14:textId="77777777" w:rsidR="00506DF4" w:rsidRPr="00D25ECD" w:rsidRDefault="00506DF4" w:rsidP="00506DF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25ECD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49B3742" w14:textId="77777777" w:rsidR="00506DF4" w:rsidRPr="00D25ECD" w:rsidRDefault="00506DF4" w:rsidP="00506DF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25ECD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11A3C3D5" w14:textId="77777777" w:rsidR="00506DF4" w:rsidRPr="00D25ECD" w:rsidRDefault="00506DF4" w:rsidP="00506DF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25ECD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529C8896" w14:textId="77777777" w:rsidR="00506DF4" w:rsidRPr="00D25ECD" w:rsidRDefault="00506DF4" w:rsidP="00506DF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25ECD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A30C3E6" w14:textId="77777777" w:rsidR="00506DF4" w:rsidRPr="00D25ECD" w:rsidRDefault="00506DF4" w:rsidP="00506DF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D25ECD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1BD82D7E" w14:textId="77777777" w:rsidR="00506DF4" w:rsidRPr="00D25ECD" w:rsidRDefault="00506DF4" w:rsidP="00506DF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F55F392" w14:textId="77777777" w:rsidR="00506DF4" w:rsidRPr="00D25ECD" w:rsidRDefault="00506DF4" w:rsidP="00506DF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25ECD">
        <w:rPr>
          <w:b/>
          <w:bCs/>
          <w:sz w:val="26"/>
          <w:szCs w:val="26"/>
        </w:rPr>
        <w:t>Правила приемки продукции.</w:t>
      </w:r>
    </w:p>
    <w:p w14:paraId="2F6DF5BE" w14:textId="77777777" w:rsidR="00506DF4" w:rsidRPr="00D25ECD" w:rsidRDefault="00506DF4" w:rsidP="00506D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25ECD">
        <w:rPr>
          <w:szCs w:val="24"/>
        </w:rPr>
        <w:lastRenderedPageBreak/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>
        <w:rPr>
          <w:szCs w:val="24"/>
        </w:rPr>
        <w:t>Россети Центр</w:t>
      </w:r>
      <w:r w:rsidRPr="00D25ECD">
        <w:rPr>
          <w:szCs w:val="24"/>
        </w:rPr>
        <w:t>» и ответственными представителями Поставщика при получении их на склад.</w:t>
      </w:r>
    </w:p>
    <w:p w14:paraId="28793B5D" w14:textId="77777777" w:rsidR="00506DF4" w:rsidRPr="00D25ECD" w:rsidRDefault="00506DF4" w:rsidP="00506DF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25ECD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0E33380" w14:textId="77777777" w:rsidR="001D6900" w:rsidRPr="0052681C" w:rsidRDefault="001D6900" w:rsidP="00451C4D">
      <w:pPr>
        <w:rPr>
          <w:sz w:val="26"/>
          <w:szCs w:val="26"/>
        </w:rPr>
      </w:pPr>
    </w:p>
    <w:p w14:paraId="30E33381" w14:textId="77777777" w:rsidR="004A2665" w:rsidRPr="0052681C" w:rsidRDefault="004A2665" w:rsidP="00451C4D">
      <w:pPr>
        <w:rPr>
          <w:sz w:val="26"/>
          <w:szCs w:val="26"/>
        </w:rPr>
      </w:pPr>
    </w:p>
    <w:p w14:paraId="30E33382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0E33383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30E33384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E4557C">
      <w:headerReference w:type="even" r:id="rId12"/>
      <w:pgSz w:w="12240" w:h="15840" w:code="1"/>
      <w:pgMar w:top="851" w:right="567" w:bottom="851" w:left="709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4A5C9" w14:textId="77777777" w:rsidR="005974F2" w:rsidRDefault="005974F2">
      <w:r>
        <w:separator/>
      </w:r>
    </w:p>
  </w:endnote>
  <w:endnote w:type="continuationSeparator" w:id="0">
    <w:p w14:paraId="210FCCDC" w14:textId="77777777" w:rsidR="005974F2" w:rsidRDefault="00597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7CFF1" w14:textId="77777777" w:rsidR="005974F2" w:rsidRDefault="005974F2">
      <w:r>
        <w:separator/>
      </w:r>
    </w:p>
  </w:footnote>
  <w:footnote w:type="continuationSeparator" w:id="0">
    <w:p w14:paraId="2243EAA5" w14:textId="77777777" w:rsidR="005974F2" w:rsidRDefault="005974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3338C" w14:textId="77777777" w:rsidR="00AD7048" w:rsidRDefault="006E09D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0E3338D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81E6411"/>
    <w:multiLevelType w:val="multilevel"/>
    <w:tmpl w:val="599AC8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471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5C5"/>
    <w:rsid w:val="000B068C"/>
    <w:rsid w:val="000B095B"/>
    <w:rsid w:val="000B5D7C"/>
    <w:rsid w:val="000B7290"/>
    <w:rsid w:val="000B7329"/>
    <w:rsid w:val="000B7484"/>
    <w:rsid w:val="000C0E47"/>
    <w:rsid w:val="000C2897"/>
    <w:rsid w:val="000C3F37"/>
    <w:rsid w:val="000C41EF"/>
    <w:rsid w:val="000C69C2"/>
    <w:rsid w:val="000C6D57"/>
    <w:rsid w:val="000C6E43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0C60"/>
    <w:rsid w:val="00101290"/>
    <w:rsid w:val="00101DD6"/>
    <w:rsid w:val="001041B7"/>
    <w:rsid w:val="00104E1F"/>
    <w:rsid w:val="00106130"/>
    <w:rsid w:val="00106731"/>
    <w:rsid w:val="00107271"/>
    <w:rsid w:val="0010738A"/>
    <w:rsid w:val="00107B16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67598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80D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67DFC"/>
    <w:rsid w:val="00270EC1"/>
    <w:rsid w:val="00274583"/>
    <w:rsid w:val="002761C6"/>
    <w:rsid w:val="002775BE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32C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2E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1A9B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0DBF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4788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3F0D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3EC4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6DF4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4F2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2B2D"/>
    <w:rsid w:val="005E4351"/>
    <w:rsid w:val="005E7A9A"/>
    <w:rsid w:val="005E7B21"/>
    <w:rsid w:val="005E7D1F"/>
    <w:rsid w:val="005F08C3"/>
    <w:rsid w:val="005F0A59"/>
    <w:rsid w:val="005F1797"/>
    <w:rsid w:val="005F2F38"/>
    <w:rsid w:val="005F3212"/>
    <w:rsid w:val="005F3643"/>
    <w:rsid w:val="005F4511"/>
    <w:rsid w:val="005F7A1F"/>
    <w:rsid w:val="006001C9"/>
    <w:rsid w:val="006004FC"/>
    <w:rsid w:val="006019B4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37BE1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C7D40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9D7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4C35"/>
    <w:rsid w:val="0071533A"/>
    <w:rsid w:val="007162D4"/>
    <w:rsid w:val="00716496"/>
    <w:rsid w:val="00716719"/>
    <w:rsid w:val="0072028E"/>
    <w:rsid w:val="00724050"/>
    <w:rsid w:val="007253B5"/>
    <w:rsid w:val="00726353"/>
    <w:rsid w:val="00730B0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0DD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7F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1A62"/>
    <w:rsid w:val="0079283F"/>
    <w:rsid w:val="00792CB0"/>
    <w:rsid w:val="0079320B"/>
    <w:rsid w:val="00794AC1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3780"/>
    <w:rsid w:val="00811566"/>
    <w:rsid w:val="00812B6D"/>
    <w:rsid w:val="00813A61"/>
    <w:rsid w:val="00814026"/>
    <w:rsid w:val="00814132"/>
    <w:rsid w:val="00815E09"/>
    <w:rsid w:val="00815F86"/>
    <w:rsid w:val="00817119"/>
    <w:rsid w:val="0081765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875"/>
    <w:rsid w:val="00886C0C"/>
    <w:rsid w:val="008874CF"/>
    <w:rsid w:val="008916F3"/>
    <w:rsid w:val="00892006"/>
    <w:rsid w:val="008922ED"/>
    <w:rsid w:val="00892A49"/>
    <w:rsid w:val="00892C4C"/>
    <w:rsid w:val="00894109"/>
    <w:rsid w:val="00894850"/>
    <w:rsid w:val="00896DC1"/>
    <w:rsid w:val="00897389"/>
    <w:rsid w:val="008A0375"/>
    <w:rsid w:val="008A2574"/>
    <w:rsid w:val="008A2EAB"/>
    <w:rsid w:val="008A318F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37D00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16C"/>
    <w:rsid w:val="009835A2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129F"/>
    <w:rsid w:val="009E2943"/>
    <w:rsid w:val="009E3E11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10F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279D7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0FFB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715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520"/>
    <w:rsid w:val="00B01DC4"/>
    <w:rsid w:val="00B024AB"/>
    <w:rsid w:val="00B03674"/>
    <w:rsid w:val="00B04952"/>
    <w:rsid w:val="00B05790"/>
    <w:rsid w:val="00B05EF7"/>
    <w:rsid w:val="00B068DF"/>
    <w:rsid w:val="00B07190"/>
    <w:rsid w:val="00B10496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4F6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4B0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1EA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233A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044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3817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21C3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557C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3366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6E73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EF7AB0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6151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0E3333B"/>
  <w15:docId w15:val="{F18AFCB5-0F70-4249-918E-0FFF86110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9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C83734-C8FB-41DF-80AF-96DCA1A724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94C101-E9F9-4C4B-8044-C98A8627EC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A1B84DB3-1DAC-433E-8802-D866167793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0114B3-D428-4CBC-92D8-6B1E35BF9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34</TotalTime>
  <Pages>1</Pages>
  <Words>1190</Words>
  <Characters>6788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Лепейко Марина Викторовна</cp:lastModifiedBy>
  <cp:revision>21</cp:revision>
  <cp:lastPrinted>2010-09-30T13:29:00Z</cp:lastPrinted>
  <dcterms:created xsi:type="dcterms:W3CDTF">2017-09-25T05:41:00Z</dcterms:created>
  <dcterms:modified xsi:type="dcterms:W3CDTF">2023-02-16T11:29:00Z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